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2F8" w:rsidRDefault="004C62F8" w:rsidP="00885178">
      <w:pPr>
        <w:ind w:left="3600" w:firstLine="720"/>
        <w:rPr>
          <w:b/>
          <w:szCs w:val="28"/>
        </w:rPr>
      </w:pPr>
      <w:r w:rsidRPr="00C93CA9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4C62F8" w:rsidRPr="003B693E" w:rsidRDefault="004C62F8" w:rsidP="00885178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4C62F8" w:rsidRPr="003B693E" w:rsidRDefault="004C62F8" w:rsidP="00885178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4C62F8" w:rsidRPr="003B693E" w:rsidRDefault="004C62F8" w:rsidP="008851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4C62F8" w:rsidRPr="003B693E" w:rsidRDefault="004C62F8" w:rsidP="00885178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4C62F8" w:rsidRPr="003B693E" w:rsidRDefault="004C62F8" w:rsidP="00885178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C62F8" w:rsidRPr="003B693E" w:rsidRDefault="004C62F8" w:rsidP="00885178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4C62F8" w:rsidRDefault="004C62F8" w:rsidP="0088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C62F8" w:rsidRPr="003B693E" w:rsidRDefault="004C62F8" w:rsidP="0088517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C62F8" w:rsidRPr="003B693E" w:rsidRDefault="004C62F8" w:rsidP="0088517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4C62F8" w:rsidRPr="003B693E" w:rsidRDefault="004C62F8" w:rsidP="0088517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4C62F8" w:rsidRPr="003B693E" w:rsidRDefault="004C62F8" w:rsidP="00885178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163</w:t>
      </w:r>
    </w:p>
    <w:p w:rsidR="004C62F8" w:rsidRPr="003B693E" w:rsidRDefault="004C62F8" w:rsidP="00885178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4C62F8" w:rsidRPr="003B693E" w:rsidRDefault="004C62F8" w:rsidP="0088517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4C62F8" w:rsidRPr="003B693E" w:rsidRDefault="004C62F8" w:rsidP="00885178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4C62F8" w:rsidRPr="003B693E" w:rsidRDefault="004C62F8" w:rsidP="00885178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буд.№25 вул. Н.Яремчука</w:t>
      </w:r>
    </w:p>
    <w:p w:rsidR="004C62F8" w:rsidRPr="003B693E" w:rsidRDefault="004C62F8" w:rsidP="00885178">
      <w:pPr>
        <w:widowControl w:val="0"/>
        <w:autoSpaceDE w:val="0"/>
        <w:jc w:val="both"/>
        <w:rPr>
          <w:rFonts w:ascii="Times New Roman" w:hAnsi="Times New Roman"/>
        </w:rPr>
      </w:pPr>
    </w:p>
    <w:p w:rsidR="004C62F8" w:rsidRPr="003B693E" w:rsidRDefault="004C62F8" w:rsidP="00AE4A32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4C62F8" w:rsidRPr="003B693E" w:rsidRDefault="004C62F8" w:rsidP="00885178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4C62F8" w:rsidRPr="003B693E" w:rsidRDefault="004C62F8" w:rsidP="00885178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2,610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№25 по вул.. Н.Яремчука</w:t>
      </w:r>
    </w:p>
    <w:p w:rsidR="004C62F8" w:rsidRPr="003B693E" w:rsidRDefault="004C62F8" w:rsidP="0088517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№25, що по вул.. Н.Яремчука.</w:t>
      </w:r>
    </w:p>
    <w:p w:rsidR="004C62F8" w:rsidRPr="003B693E" w:rsidRDefault="004C62F8" w:rsidP="0088517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№25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 (додає</w:t>
      </w:r>
      <w:r w:rsidRPr="003B693E">
        <w:rPr>
          <w:rFonts w:ascii="Times New Roman" w:hAnsi="Times New Roman"/>
        </w:rPr>
        <w:t>ться).</w:t>
      </w:r>
    </w:p>
    <w:p w:rsidR="004C62F8" w:rsidRPr="003B693E" w:rsidRDefault="004C62F8" w:rsidP="0088517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4C62F8" w:rsidRPr="003B693E" w:rsidRDefault="004C62F8" w:rsidP="00885178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4C62F8" w:rsidRPr="003B693E" w:rsidRDefault="004C62F8" w:rsidP="00885178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4C62F8" w:rsidRDefault="004C62F8" w:rsidP="00885178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4C62F8" w:rsidRPr="00DC72A5" w:rsidRDefault="004C62F8" w:rsidP="00AE4A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4C62F8" w:rsidRPr="00DC72A5" w:rsidRDefault="004C62F8" w:rsidP="00AE4A32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163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4C62F8" w:rsidRPr="00DC72A5" w:rsidRDefault="004C62F8" w:rsidP="00AE4A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2F8" w:rsidRPr="00DC72A5" w:rsidRDefault="004C62F8" w:rsidP="00AE4A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62F8" w:rsidRPr="00DC72A5" w:rsidRDefault="004C62F8" w:rsidP="00AE4A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4C62F8" w:rsidRPr="00DC72A5" w:rsidRDefault="004C62F8" w:rsidP="00AE4A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25 </w:t>
      </w:r>
    </w:p>
    <w:p w:rsidR="004C62F8" w:rsidRPr="00DC72A5" w:rsidRDefault="004C62F8" w:rsidP="00AE4A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4C62F8" w:rsidRPr="00DC72A5" w:rsidRDefault="004C62F8" w:rsidP="00AE4A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4C62F8" w:rsidRDefault="004C62F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918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545"/>
        <w:gridCol w:w="1518"/>
      </w:tblGrid>
      <w:tr w:rsidR="004C62F8" w:rsidRPr="00CB7D9E" w:rsidTr="00AE4A32">
        <w:trPr>
          <w:trHeight w:val="527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545" w:type="dxa"/>
          </w:tcPr>
          <w:p w:rsidR="004C62F8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з ліфтом </w:t>
            </w:r>
          </w:p>
          <w:p w:rsidR="004C62F8" w:rsidRPr="009D3CA4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  <w:tc>
          <w:tcPr>
            <w:tcW w:w="1518" w:type="dxa"/>
          </w:tcPr>
          <w:p w:rsidR="004C62F8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Будинок без ліфтом </w:t>
            </w:r>
          </w:p>
          <w:p w:rsidR="004C62F8" w:rsidRPr="009D3CA4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3C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D3CA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D3CA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D3CA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4C62F8" w:rsidRPr="00CB7D9E" w:rsidTr="00AE4A32">
        <w:trPr>
          <w:trHeight w:val="448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545" w:type="dxa"/>
          </w:tcPr>
          <w:p w:rsidR="004C62F8" w:rsidRPr="00CB7D9E" w:rsidRDefault="004C62F8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0,290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0,290</w:t>
            </w:r>
          </w:p>
        </w:tc>
      </w:tr>
      <w:tr w:rsidR="004C62F8" w:rsidRPr="00CB7D9E" w:rsidTr="00AE4A32">
        <w:trPr>
          <w:trHeight w:val="336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545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0,523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0,523</w:t>
            </w: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545" w:type="dxa"/>
          </w:tcPr>
          <w:p w:rsidR="004C62F8" w:rsidRPr="00CB7D9E" w:rsidRDefault="004C62F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0,543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545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0,227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545" w:type="dxa"/>
          </w:tcPr>
          <w:p w:rsidR="004C62F8" w:rsidRPr="00CB7D9E" w:rsidRDefault="004C62F8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0,192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0,192</w:t>
            </w:r>
          </w:p>
        </w:tc>
      </w:tr>
      <w:tr w:rsidR="004C62F8" w:rsidRPr="00CB7D9E" w:rsidTr="00AE4A32">
        <w:trPr>
          <w:trHeight w:val="2760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545" w:type="dxa"/>
          </w:tcPr>
          <w:p w:rsidR="004C62F8" w:rsidRPr="00CB7D9E" w:rsidRDefault="004C62F8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0,946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0,946</w:t>
            </w:r>
          </w:p>
        </w:tc>
      </w:tr>
      <w:tr w:rsidR="004C62F8" w:rsidRPr="00CB7D9E" w:rsidTr="00AE4A32">
        <w:trPr>
          <w:trHeight w:val="596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545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1,081</w:t>
            </w:r>
          </w:p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0,450</w:t>
            </w:r>
          </w:p>
          <w:p w:rsidR="004C62F8" w:rsidRPr="00CB7D9E" w:rsidRDefault="004C62F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0,631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1,081</w:t>
            </w:r>
          </w:p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0,450</w:t>
            </w:r>
          </w:p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0,631</w:t>
            </w: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545" w:type="dxa"/>
          </w:tcPr>
          <w:p w:rsidR="004C62F8" w:rsidRPr="00CB7D9E" w:rsidRDefault="004C62F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4C62F8" w:rsidRPr="00CB7D9E" w:rsidRDefault="004C62F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545" w:type="dxa"/>
          </w:tcPr>
          <w:p w:rsidR="004C62F8" w:rsidRPr="00CB7D9E" w:rsidRDefault="004C62F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0,190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</w:tr>
      <w:tr w:rsidR="004C62F8" w:rsidRPr="00CB7D9E" w:rsidTr="00AE4A32">
        <w:trPr>
          <w:trHeight w:val="264"/>
          <w:jc w:val="center"/>
        </w:trPr>
        <w:tc>
          <w:tcPr>
            <w:tcW w:w="901" w:type="dxa"/>
          </w:tcPr>
          <w:p w:rsidR="004C62F8" w:rsidRPr="00CB7D9E" w:rsidRDefault="004C62F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C62F8" w:rsidRPr="00CB5CC3" w:rsidRDefault="004C62F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545" w:type="dxa"/>
          </w:tcPr>
          <w:p w:rsidR="004C62F8" w:rsidRPr="00CB7D9E" w:rsidRDefault="004C62F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3,993</w:t>
            </w:r>
          </w:p>
        </w:tc>
        <w:tc>
          <w:tcPr>
            <w:tcW w:w="1518" w:type="dxa"/>
          </w:tcPr>
          <w:p w:rsidR="004C62F8" w:rsidRPr="00CB7D9E" w:rsidRDefault="004C62F8" w:rsidP="00F37F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B7D9E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</w:tr>
    </w:tbl>
    <w:p w:rsidR="004C62F8" w:rsidRDefault="004C62F8" w:rsidP="00CB5CC3">
      <w:pPr>
        <w:spacing w:after="0" w:line="240" w:lineRule="auto"/>
        <w:ind w:left="360"/>
        <w:jc w:val="both"/>
        <w:rPr>
          <w:color w:val="000000"/>
        </w:rPr>
      </w:pPr>
    </w:p>
    <w:p w:rsidR="004C62F8" w:rsidRDefault="004C62F8" w:rsidP="00CB5CC3">
      <w:pPr>
        <w:spacing w:after="0" w:line="240" w:lineRule="auto"/>
        <w:ind w:left="360"/>
        <w:jc w:val="both"/>
        <w:rPr>
          <w:color w:val="000000"/>
        </w:rPr>
      </w:pPr>
    </w:p>
    <w:p w:rsidR="004C62F8" w:rsidRPr="00DC72A5" w:rsidRDefault="004C62F8" w:rsidP="00AE4A3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4C62F8" w:rsidRDefault="004C62F8" w:rsidP="00AE4A32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C62F8" w:rsidRDefault="004C62F8" w:rsidP="00AE4A32">
      <w:pPr>
        <w:spacing w:after="0" w:line="240" w:lineRule="auto"/>
        <w:ind w:left="360"/>
        <w:jc w:val="both"/>
        <w:rPr>
          <w:color w:val="000000"/>
        </w:rPr>
      </w:pPr>
    </w:p>
    <w:p w:rsidR="004C62F8" w:rsidRDefault="004C62F8" w:rsidP="00AE4A32">
      <w:pPr>
        <w:spacing w:after="0" w:line="240" w:lineRule="auto"/>
        <w:ind w:left="360"/>
        <w:jc w:val="both"/>
        <w:rPr>
          <w:color w:val="000000"/>
        </w:rPr>
      </w:pPr>
    </w:p>
    <w:p w:rsidR="004C62F8" w:rsidRPr="00703542" w:rsidRDefault="004C62F8" w:rsidP="00AE4A32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4C62F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C62F8" w:rsidRPr="005459CC" w:rsidRDefault="004C62F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2F8" w:rsidRPr="005459CC" w:rsidRDefault="004C62F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C62F8" w:rsidRPr="005459CC" w:rsidRDefault="004C62F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4C62F8" w:rsidRPr="00AF1ABC" w:rsidRDefault="004C62F8" w:rsidP="00AE4A32">
      <w:pPr>
        <w:spacing w:after="0" w:line="240" w:lineRule="auto"/>
        <w:ind w:left="360"/>
        <w:jc w:val="both"/>
      </w:pPr>
    </w:p>
    <w:sectPr w:rsidR="004C62F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2F8" w:rsidRDefault="004C62F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C62F8" w:rsidRDefault="004C62F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2F8" w:rsidRDefault="004C62F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C62F8" w:rsidRDefault="004C62F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86C64"/>
    <w:rsid w:val="001C394A"/>
    <w:rsid w:val="001D4368"/>
    <w:rsid w:val="001F0F7A"/>
    <w:rsid w:val="001F2145"/>
    <w:rsid w:val="001F365E"/>
    <w:rsid w:val="00284327"/>
    <w:rsid w:val="002E5D63"/>
    <w:rsid w:val="002F0D5D"/>
    <w:rsid w:val="002F69C5"/>
    <w:rsid w:val="00311021"/>
    <w:rsid w:val="00317374"/>
    <w:rsid w:val="00342094"/>
    <w:rsid w:val="003474F7"/>
    <w:rsid w:val="003A3059"/>
    <w:rsid w:val="003B693E"/>
    <w:rsid w:val="003F3654"/>
    <w:rsid w:val="003F6C6A"/>
    <w:rsid w:val="004151A9"/>
    <w:rsid w:val="00446FA9"/>
    <w:rsid w:val="00452DAB"/>
    <w:rsid w:val="00487744"/>
    <w:rsid w:val="004C62F8"/>
    <w:rsid w:val="004F6F84"/>
    <w:rsid w:val="005108D2"/>
    <w:rsid w:val="00534DA3"/>
    <w:rsid w:val="005459CC"/>
    <w:rsid w:val="00546243"/>
    <w:rsid w:val="00551887"/>
    <w:rsid w:val="005532BC"/>
    <w:rsid w:val="00580ABC"/>
    <w:rsid w:val="0058611D"/>
    <w:rsid w:val="005B266B"/>
    <w:rsid w:val="005C00EB"/>
    <w:rsid w:val="00626489"/>
    <w:rsid w:val="0068179A"/>
    <w:rsid w:val="006B342B"/>
    <w:rsid w:val="006E0CC3"/>
    <w:rsid w:val="00703542"/>
    <w:rsid w:val="007433A3"/>
    <w:rsid w:val="00786227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80419B"/>
    <w:rsid w:val="00843EB1"/>
    <w:rsid w:val="008573C6"/>
    <w:rsid w:val="00861363"/>
    <w:rsid w:val="00875085"/>
    <w:rsid w:val="00885178"/>
    <w:rsid w:val="008E0026"/>
    <w:rsid w:val="008F1A87"/>
    <w:rsid w:val="009319AD"/>
    <w:rsid w:val="00973B24"/>
    <w:rsid w:val="00997DE2"/>
    <w:rsid w:val="009B7DA4"/>
    <w:rsid w:val="009D3CA4"/>
    <w:rsid w:val="009E0F1E"/>
    <w:rsid w:val="00A31271"/>
    <w:rsid w:val="00A60517"/>
    <w:rsid w:val="00A85A86"/>
    <w:rsid w:val="00A8697C"/>
    <w:rsid w:val="00AA0945"/>
    <w:rsid w:val="00AC3D2B"/>
    <w:rsid w:val="00AD0639"/>
    <w:rsid w:val="00AE4A32"/>
    <w:rsid w:val="00AF1273"/>
    <w:rsid w:val="00AF1ABC"/>
    <w:rsid w:val="00B016B2"/>
    <w:rsid w:val="00B034AE"/>
    <w:rsid w:val="00B35A8F"/>
    <w:rsid w:val="00B42EE4"/>
    <w:rsid w:val="00B95E9C"/>
    <w:rsid w:val="00BB5E94"/>
    <w:rsid w:val="00BE7802"/>
    <w:rsid w:val="00BF1FE2"/>
    <w:rsid w:val="00C27BDD"/>
    <w:rsid w:val="00C4358C"/>
    <w:rsid w:val="00C4499A"/>
    <w:rsid w:val="00C50B23"/>
    <w:rsid w:val="00C70BCC"/>
    <w:rsid w:val="00C83EFE"/>
    <w:rsid w:val="00C93CA9"/>
    <w:rsid w:val="00C94A65"/>
    <w:rsid w:val="00CB1132"/>
    <w:rsid w:val="00CB5CC3"/>
    <w:rsid w:val="00CB7D9E"/>
    <w:rsid w:val="00CD116D"/>
    <w:rsid w:val="00CD4BB2"/>
    <w:rsid w:val="00D05B91"/>
    <w:rsid w:val="00D13F1A"/>
    <w:rsid w:val="00D4427F"/>
    <w:rsid w:val="00D4596C"/>
    <w:rsid w:val="00D51BE1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1D7A"/>
    <w:rsid w:val="00F9747D"/>
    <w:rsid w:val="00FC7DB9"/>
    <w:rsid w:val="00FE34F2"/>
    <w:rsid w:val="00FF0437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8517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85178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85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51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56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2</Pages>
  <Words>674</Words>
  <Characters>3844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2017-03-28T07:06:00Z</cp:lastPrinted>
  <dcterms:created xsi:type="dcterms:W3CDTF">2017-03-22T10:43:00Z</dcterms:created>
  <dcterms:modified xsi:type="dcterms:W3CDTF">2017-04-04T05:02:00Z</dcterms:modified>
</cp:coreProperties>
</file>